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7D4C856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r w:rsidR="001E41B5" w:rsidRPr="00E960BB">
        <w:rPr>
          <w:rFonts w:ascii="Corbel" w:hAnsi="Corbel"/>
          <w:bCs/>
          <w:i/>
        </w:rPr>
        <w:t>UR nr</w:t>
      </w:r>
      <w:r w:rsidR="00CD6897" w:rsidRPr="00E960BB">
        <w:rPr>
          <w:rFonts w:ascii="Corbel" w:hAnsi="Corbel"/>
          <w:bCs/>
          <w:i/>
        </w:rPr>
        <w:t xml:space="preserve"> </w:t>
      </w:r>
      <w:r w:rsidR="00F17567" w:rsidRPr="00E960BB">
        <w:rPr>
          <w:rFonts w:ascii="Corbel" w:hAnsi="Corbel"/>
          <w:bCs/>
          <w:i/>
        </w:rPr>
        <w:t>12/2019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FC3EFA" w14:textId="77777777" w:rsidR="00E96A70" w:rsidRDefault="0071620A" w:rsidP="00E96A7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96A70">
        <w:rPr>
          <w:rFonts w:ascii="Corbel" w:hAnsi="Corbel"/>
          <w:i/>
          <w:smallCaps/>
          <w:sz w:val="24"/>
          <w:szCs w:val="24"/>
        </w:rPr>
        <w:t>2022-2027</w:t>
      </w:r>
    </w:p>
    <w:p w14:paraId="2DC375D6" w14:textId="7E9D60D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3DFF1A3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E4EFD">
        <w:rPr>
          <w:rFonts w:ascii="Corbel" w:hAnsi="Corbel"/>
          <w:sz w:val="20"/>
          <w:szCs w:val="20"/>
        </w:rPr>
        <w:t>202</w:t>
      </w:r>
      <w:r w:rsidR="00E96A70">
        <w:rPr>
          <w:rFonts w:ascii="Corbel" w:hAnsi="Corbel"/>
          <w:sz w:val="20"/>
          <w:szCs w:val="20"/>
        </w:rPr>
        <w:t>6</w:t>
      </w:r>
      <w:r w:rsidR="00CE4EFD">
        <w:rPr>
          <w:rFonts w:ascii="Corbel" w:hAnsi="Corbel"/>
          <w:sz w:val="20"/>
          <w:szCs w:val="20"/>
        </w:rPr>
        <w:t>/2</w:t>
      </w:r>
      <w:r w:rsidR="00D17F67">
        <w:rPr>
          <w:rFonts w:ascii="Corbel" w:hAnsi="Corbel"/>
          <w:sz w:val="20"/>
          <w:szCs w:val="20"/>
        </w:rPr>
        <w:t>02</w:t>
      </w:r>
      <w:r w:rsidR="00E96A70">
        <w:rPr>
          <w:rFonts w:ascii="Corbel" w:hAnsi="Corbel"/>
          <w:sz w:val="20"/>
          <w:szCs w:val="20"/>
        </w:rPr>
        <w:t>7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6BC636A4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50268130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85747A" w:rsidRPr="009C54AE" w14:paraId="604374B2" w14:textId="77777777" w:rsidTr="6BC636A4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7A072335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6BC636A4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5A81AFC5" w:rsidR="0085747A" w:rsidRPr="009C54AE" w:rsidRDefault="00084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B9FF310" w14:textId="77777777" w:rsidTr="6BC636A4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1D5ED798" w:rsidR="0085747A" w:rsidRPr="009C54AE" w:rsidRDefault="00084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6BC636A4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645437ED" w:rsidR="0085747A" w:rsidRPr="009C54AE" w:rsidRDefault="00FB4F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6BC636A4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6BC636A4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6BC636A4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494C467E" w:rsidR="0085747A" w:rsidRPr="009C54AE" w:rsidRDefault="6CB87C96" w:rsidP="6BC6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BC636A4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 w:rsidRPr="6BC636A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FD5D4BC" w14:textId="77777777" w:rsidTr="6BC636A4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28663F6D" w:rsidR="0085747A" w:rsidRPr="009C54AE" w:rsidRDefault="00CE4E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6BC636A4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988ED5A" w:rsidR="0085747A" w:rsidRPr="009C54AE" w:rsidRDefault="00BD1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6BC636A4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759BEE05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6BC636A4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2C2DA008" w:rsidR="0085747A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85747A" w:rsidRPr="009C54AE" w14:paraId="3BF18A4E" w14:textId="77777777" w:rsidTr="6BC636A4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74AF00BB" w:rsidR="00015B8F" w:rsidRPr="009C54AE" w:rsidRDefault="00CB5A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33582E37" w:rsidR="00015B8F" w:rsidRPr="009C54AE" w:rsidRDefault="00CB5A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0F34E039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745D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1E6E41B4" w:rsidR="0085747A" w:rsidRPr="009C54AE" w:rsidRDefault="00CE1005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zakresu socjologii i socjologii edukacji, podstaw pedagogiki przedszkolnej i wczesnoszkolnej 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3D80AB" w14:textId="7EE90EEA" w:rsidR="0085747A" w:rsidRPr="00C05F44" w:rsidRDefault="0071620A" w:rsidP="6BC636A4">
      <w:pPr>
        <w:pStyle w:val="Punktygwne"/>
        <w:spacing w:before="0" w:after="0"/>
        <w:rPr>
          <w:rFonts w:ascii="Corbel" w:hAnsi="Corbel"/>
        </w:rPr>
      </w:pPr>
      <w:r w:rsidRPr="6BC636A4">
        <w:rPr>
          <w:rFonts w:ascii="Corbel" w:hAnsi="Corbel"/>
        </w:rPr>
        <w:t>3.</w:t>
      </w:r>
      <w:r w:rsidR="0085747A" w:rsidRPr="6BC636A4">
        <w:rPr>
          <w:rFonts w:ascii="Corbel" w:hAnsi="Corbel"/>
        </w:rPr>
        <w:t xml:space="preserve"> </w:t>
      </w:r>
      <w:r w:rsidR="4439DF47" w:rsidRPr="6BC636A4">
        <w:rPr>
          <w:rFonts w:ascii="Corbel" w:eastAsia="Corbel" w:hAnsi="Corbel" w:cs="Corbel"/>
          <w:bCs/>
          <w:szCs w:val="24"/>
        </w:rPr>
        <w:t>. cele, efekty uczenia SIĘ, treści Programowe i stosowane metody Dydaktyczne</w:t>
      </w:r>
    </w:p>
    <w:p w14:paraId="543B19D1" w14:textId="44B891D1" w:rsidR="0085747A" w:rsidRPr="00C05F44" w:rsidRDefault="4439DF47" w:rsidP="6BC636A4">
      <w:pPr>
        <w:spacing w:after="0"/>
        <w:ind w:left="360"/>
        <w:jc w:val="both"/>
      </w:pPr>
      <w:r w:rsidRPr="6BC636A4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6BC636A4" w14:paraId="02F3AC55" w14:textId="77777777" w:rsidTr="6BC636A4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4005C9A" w14:textId="3691B531" w:rsidR="6BC636A4" w:rsidRDefault="6BC636A4" w:rsidP="6BC636A4">
            <w:pPr>
              <w:spacing w:before="40" w:after="4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EFF826F" w14:textId="27F61F61" w:rsidR="6BC636A4" w:rsidRDefault="6BC636A4" w:rsidP="6BC636A4">
            <w:pPr>
              <w:spacing w:before="40" w:after="40"/>
            </w:pPr>
            <w:r w:rsidRPr="6BC636A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Zdobycie ogólnej wiedzy o trzech podstawowych formach stosunków społecznych tj. współdziałaniu, współpracy i partnerstwie środowiskowym,</w:t>
            </w:r>
          </w:p>
        </w:tc>
      </w:tr>
      <w:tr w:rsidR="6BC636A4" w14:paraId="11D9D15D" w14:textId="77777777" w:rsidTr="6BC636A4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EAEEE3F" w14:textId="0F7DCCA1" w:rsidR="6BC636A4" w:rsidRDefault="6BC636A4" w:rsidP="6BC636A4">
            <w:pPr>
              <w:spacing w:before="40" w:after="4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77B4AEF" w14:textId="2F68F9CA" w:rsidR="6BC636A4" w:rsidRDefault="6BC636A4" w:rsidP="6BC636A4">
            <w:pPr>
              <w:spacing w:before="40" w:after="40"/>
            </w:pPr>
            <w:r w:rsidRPr="6BC636A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Zapoznanie studentów ze źródłami, celami, formami, zasadami i modelami współpracy środowiskowej.</w:t>
            </w:r>
          </w:p>
        </w:tc>
      </w:tr>
      <w:tr w:rsidR="6BC636A4" w14:paraId="660BFA12" w14:textId="77777777" w:rsidTr="6BC636A4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0F98C61" w14:textId="4A88AD8E" w:rsidR="6BC636A4" w:rsidRDefault="6BC636A4" w:rsidP="6BC636A4">
            <w:pPr>
              <w:spacing w:before="40" w:after="4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EDDCBAB" w14:textId="42E7E2FD" w:rsidR="6BC636A4" w:rsidRDefault="6BC636A4" w:rsidP="6BC636A4">
            <w:pPr>
              <w:spacing w:before="40" w:after="40"/>
            </w:pPr>
            <w:r w:rsidRPr="6BC636A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4A89DE62" w14:textId="56DE7D29" w:rsidR="0085747A" w:rsidRPr="00C05F44" w:rsidRDefault="4439DF47" w:rsidP="6BC636A4">
      <w:pPr>
        <w:spacing w:after="0"/>
      </w:pPr>
      <w:r w:rsidRPr="6BC636A4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5C60D2A6" w14:textId="2C82DF5C" w:rsidR="0085747A" w:rsidRPr="00C05F44" w:rsidRDefault="4439DF47" w:rsidP="6BC636A4">
      <w:pPr>
        <w:spacing w:after="0"/>
        <w:ind w:left="426"/>
      </w:pPr>
      <w:r w:rsidRPr="6BC636A4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6BC636A4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280"/>
        <w:gridCol w:w="5804"/>
        <w:gridCol w:w="2074"/>
      </w:tblGrid>
      <w:tr w:rsidR="6BC636A4" w14:paraId="6A74081D" w14:textId="77777777" w:rsidTr="6BC636A4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105A635" w14:textId="0DB21801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6BC636A4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D8E1153" w14:textId="2B9F9BA5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CE390DA" w14:textId="476D8320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6BC636A4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6BC636A4" w14:paraId="2DBC00E1" w14:textId="77777777" w:rsidTr="6BC636A4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119E35" w14:textId="5018AA10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2C4036" w14:textId="0E7F3502" w:rsidR="6BC636A4" w:rsidRDefault="6BC636A4" w:rsidP="6BC636A4">
            <w:pPr>
              <w:spacing w:after="0"/>
              <w:jc w:val="both"/>
            </w:pPr>
            <w:r w:rsidRPr="00473BE3">
              <w:rPr>
                <w:rFonts w:ascii="Corbel" w:eastAsia="Corbel" w:hAnsi="Corbel" w:cs="Corbel"/>
                <w:sz w:val="24"/>
                <w:szCs w:val="24"/>
                <w:u w:val="single"/>
              </w:rPr>
              <w:t>Student zna i rozumie</w:t>
            </w:r>
            <w:r w:rsidRPr="6BC636A4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6E23A7FB" w14:textId="4364A53A" w:rsidR="6BC636A4" w:rsidRDefault="6BC636A4" w:rsidP="6BC636A4">
            <w:pPr>
              <w:spacing w:after="0"/>
              <w:jc w:val="both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C.W. 2.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lekarza, oraz rodziców lub opiekunów;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627785A" w14:textId="0F3F6550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4DCE3295" w14:textId="432AF220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</w:tc>
      </w:tr>
      <w:tr w:rsidR="6BC636A4" w14:paraId="5557AF84" w14:textId="77777777" w:rsidTr="6BC636A4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EEE7D8" w14:textId="06899D05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1E7505" w14:textId="64EC830B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umiejętności student potrafi:</w:t>
            </w:r>
          </w:p>
          <w:p w14:paraId="4B4B95F3" w14:textId="6AF0FEA1" w:rsidR="6BC636A4" w:rsidRDefault="6BC636A4" w:rsidP="6BC636A4">
            <w:pPr>
              <w:spacing w:after="0"/>
              <w:jc w:val="both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D7150B0" w14:textId="42156BEE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PPiW.U03 PPiW.U13</w:t>
            </w:r>
          </w:p>
          <w:p w14:paraId="18B8253E" w14:textId="53C68745" w:rsidR="6BC636A4" w:rsidRDefault="6BC636A4" w:rsidP="6BC636A4">
            <w:pPr>
              <w:spacing w:after="16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PPiW.U14</w:t>
            </w:r>
          </w:p>
        </w:tc>
      </w:tr>
      <w:tr w:rsidR="6BC636A4" w14:paraId="0DD65ECD" w14:textId="77777777" w:rsidTr="6BC636A4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157A7B" w14:textId="6AE08F36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50CE40" w14:textId="44A9FE45" w:rsidR="6BC636A4" w:rsidRDefault="6BC636A4" w:rsidP="6BC636A4">
            <w:pPr>
              <w:spacing w:after="0"/>
              <w:jc w:val="both"/>
            </w:pPr>
            <w:r w:rsidRPr="6BC636A4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kompetencji społecznych student jest gotów do:</w:t>
            </w:r>
          </w:p>
          <w:p w14:paraId="1538E9FF" w14:textId="6D870746" w:rsidR="6BC636A4" w:rsidRDefault="6BC636A4" w:rsidP="6BC636A4">
            <w:pPr>
              <w:spacing w:after="0"/>
              <w:jc w:val="both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38AA668" w14:textId="0533B6E3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3087D587" w14:textId="7DF4DB31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PPiW.K06</w:t>
            </w:r>
          </w:p>
        </w:tc>
      </w:tr>
      <w:tr w:rsidR="6BC636A4" w14:paraId="494A891D" w14:textId="77777777" w:rsidTr="6BC636A4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34B04B" w14:textId="515289F0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4B84C3" w14:textId="36354137" w:rsidR="6BC636A4" w:rsidRDefault="6BC636A4" w:rsidP="6BC636A4">
            <w:pPr>
              <w:spacing w:after="0"/>
              <w:jc w:val="both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C.K.4. efektywnej współpracy z nauczycielami, specjalistami, w tym psychologiem, logopedą, pedagogiem, lekarzem</w:t>
            </w:r>
            <w:r w:rsidR="0277D734" w:rsidRPr="6BC636A4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6BC636A4">
              <w:rPr>
                <w:rFonts w:ascii="Corbel" w:eastAsia="Corbel" w:hAnsi="Corbel" w:cs="Corbel"/>
                <w:sz w:val="24"/>
                <w:szCs w:val="24"/>
              </w:rPr>
              <w:t xml:space="preserve">i rodzicami dzieci lub uczniów oraz innymi członkami społeczności przedszkolnej, szkolnej i lokalnej </w:t>
            </w:r>
            <w:r w:rsidRPr="6BC636A4">
              <w:rPr>
                <w:rFonts w:ascii="Corbel" w:eastAsia="Corbel" w:hAnsi="Corbel" w:cs="Corbel"/>
                <w:sz w:val="24"/>
                <w:szCs w:val="24"/>
              </w:rPr>
              <w:lastRenderedPageBreak/>
              <w:t>na rzecz dzieci lub uczniów i zapewnienia jakości pracy przedszkola lub szkoły.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87EE2F7" w14:textId="4D648F66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5B3C4BAA" w14:textId="6EE5D8BC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7CAD50CC" w14:textId="10B45D8D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7B08B3BC" w14:textId="11C0DE57" w:rsidR="0085747A" w:rsidRPr="00C05F44" w:rsidRDefault="4439DF47" w:rsidP="6BC636A4">
      <w:pPr>
        <w:spacing w:after="0"/>
      </w:pPr>
      <w:r w:rsidRPr="6BC636A4">
        <w:rPr>
          <w:rFonts w:ascii="Corbel" w:eastAsia="Corbel" w:hAnsi="Corbel" w:cs="Corbel"/>
          <w:sz w:val="24"/>
          <w:szCs w:val="24"/>
        </w:rPr>
        <w:t xml:space="preserve"> </w:t>
      </w:r>
    </w:p>
    <w:p w14:paraId="03924892" w14:textId="46ED4F82" w:rsidR="0085747A" w:rsidRPr="00C05F44" w:rsidRDefault="4439DF47" w:rsidP="6BC636A4">
      <w:pPr>
        <w:spacing w:after="0"/>
        <w:ind w:left="426"/>
        <w:jc w:val="both"/>
      </w:pPr>
      <w:r w:rsidRPr="6BC636A4">
        <w:rPr>
          <w:rFonts w:ascii="Corbel" w:eastAsia="Corbel" w:hAnsi="Corbel" w:cs="Corbel"/>
          <w:b/>
          <w:bCs/>
          <w:sz w:val="24"/>
          <w:szCs w:val="24"/>
        </w:rPr>
        <w:t>3.3 Treści programowe</w:t>
      </w:r>
    </w:p>
    <w:p w14:paraId="52B95C53" w14:textId="7022F197" w:rsidR="0085747A" w:rsidRPr="00C05F44" w:rsidRDefault="4439DF47" w:rsidP="6BC636A4">
      <w:pPr>
        <w:spacing w:after="120"/>
        <w:ind w:left="1080"/>
        <w:jc w:val="both"/>
      </w:pPr>
      <w:r w:rsidRPr="6BC636A4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6BC636A4" w14:paraId="0682CBAC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363DD6" w14:textId="52667E77" w:rsidR="6BC636A4" w:rsidRDefault="6BC636A4" w:rsidP="6BC636A4">
            <w:pPr>
              <w:spacing w:after="0"/>
              <w:ind w:left="-250" w:firstLine="25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6BC636A4" w14:paraId="3E87B452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898262" w14:textId="37702BDB" w:rsidR="6BC636A4" w:rsidRDefault="6BC636A4" w:rsidP="6BC636A4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Zajęcia organizacyjne - zapoznanie z treściami programowymi, literaturą przedmiotu, zasadami prowadzenia zajęć i uzyskania zaliczenia</w:t>
            </w:r>
          </w:p>
        </w:tc>
      </w:tr>
      <w:tr w:rsidR="6BC636A4" w14:paraId="5AE21EB7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3317AD" w14:textId="4C30D0E1" w:rsidR="6BC636A4" w:rsidRDefault="6BC636A4" w:rsidP="6BC636A4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Współdziałanie, współpraca, partnerstwo, dialog jako podstawowe założenia organizacji optymalnego środowiska edukacyjnego w przedszkolu i klasach I–III szkoły podstawowej.:</w:t>
            </w:r>
          </w:p>
        </w:tc>
      </w:tr>
      <w:tr w:rsidR="6BC636A4" w14:paraId="27D74BD7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9F78D4" w14:textId="6C4B725D" w:rsidR="6BC636A4" w:rsidRDefault="6BC636A4" w:rsidP="6BC636A4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6BC636A4" w14:paraId="3CCEB986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938BC8E" w14:textId="2BCFC7AE" w:rsidR="6BC636A4" w:rsidRDefault="6BC636A4" w:rsidP="6BC636A4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Przestrzeń współpracy w przedszkolu i szkole – cele i zadania rodziców, nauczycieli i specjalistów (psychologa, logopedy, pedagoga, lekarza) w procesie edukacji własnych dzieci.</w:t>
            </w:r>
          </w:p>
        </w:tc>
      </w:tr>
      <w:tr w:rsidR="6BC636A4" w14:paraId="1CA999F1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2C0751" w14:textId="4873D466" w:rsidR="6BC636A4" w:rsidRDefault="6BC636A4" w:rsidP="6BC636A4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Modele współpracy szkoły z rodziną i środowiskiem jako obraz sposobów organizowania środowiska uczenia się i nauczania dzieci i uczniów.</w:t>
            </w:r>
          </w:p>
        </w:tc>
      </w:tr>
      <w:tr w:rsidR="6BC636A4" w14:paraId="4A7B43A8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21BABE" w14:textId="16EC1C26" w:rsidR="6BC636A4" w:rsidRDefault="6BC636A4" w:rsidP="6BC636A4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 xml:space="preserve">Przegląd współczesnych badań poświęconych budowaniu zaangażowania społecznego rodziców, nauczycieli i przedstawicieli środowiska szkolnego w edukację szkolną dziecka. Warunki efektywnej współpracy. </w:t>
            </w:r>
          </w:p>
        </w:tc>
      </w:tr>
    </w:tbl>
    <w:p w14:paraId="5D0A4F9F" w14:textId="246CEC57" w:rsidR="0085747A" w:rsidRPr="00C05F44" w:rsidRDefault="4439DF47" w:rsidP="6BC636A4">
      <w:pPr>
        <w:spacing w:after="0"/>
      </w:pPr>
      <w:r w:rsidRPr="6BC636A4">
        <w:rPr>
          <w:rFonts w:ascii="Corbel" w:eastAsia="Corbel" w:hAnsi="Corbel" w:cs="Corbel"/>
          <w:sz w:val="24"/>
          <w:szCs w:val="24"/>
        </w:rPr>
        <w:t xml:space="preserve"> </w:t>
      </w:r>
    </w:p>
    <w:p w14:paraId="212FE61C" w14:textId="4A55ECE0" w:rsidR="0085747A" w:rsidRPr="00C05F44" w:rsidRDefault="4439DF47" w:rsidP="6BC636A4">
      <w:pPr>
        <w:ind w:left="1080"/>
        <w:jc w:val="both"/>
      </w:pPr>
      <w:r w:rsidRPr="6BC636A4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6BC636A4" w14:paraId="3F08313C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88FE5E" w14:textId="2776C121" w:rsidR="6BC636A4" w:rsidRDefault="6BC636A4" w:rsidP="6BC636A4">
            <w:pPr>
              <w:spacing w:after="0"/>
              <w:ind w:left="708" w:hanging="708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6BC636A4" w14:paraId="785981F7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3D548F" w14:textId="1256DC91" w:rsidR="6BC636A4" w:rsidRDefault="6BC636A4" w:rsidP="6BC636A4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Obecność rodziców w szkole. O zaufania między wszystkimi podmiotami procesu wychowania i kształcenia - rodzicami lub opiekunami dziecka lub ucznia, nauczycielami i specjalistami.</w:t>
            </w:r>
          </w:p>
        </w:tc>
      </w:tr>
      <w:tr w:rsidR="6BC636A4" w14:paraId="59179004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98904B" w14:textId="7B2C7173" w:rsidR="6BC636A4" w:rsidRDefault="6BC636A4" w:rsidP="6BC636A4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Różnorodność form współpracy szkoły z rodziną i środowiskiem społecznym jako czynnik sprzyjający efektywności edukacji w przedszkolu i klasach  I–III szkoły podstawowej.</w:t>
            </w:r>
          </w:p>
        </w:tc>
      </w:tr>
      <w:tr w:rsidR="6BC636A4" w14:paraId="1E964A48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30A5A1" w14:textId="6BE09BFA" w:rsidR="6BC636A4" w:rsidRDefault="6BC636A4" w:rsidP="6BC636A4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Szkoła dla rodziców. Obszary i możliwości rodzicielskiego działania na rzecz dzieci lub  uczniów i zapewnienia jakości pracy przedszkola lub szkoły.</w:t>
            </w:r>
          </w:p>
        </w:tc>
      </w:tr>
      <w:tr w:rsidR="6BC636A4" w14:paraId="5B5CFE5C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C3DE49" w14:textId="0F3B0947" w:rsidR="6BC636A4" w:rsidRDefault="6BC636A4" w:rsidP="6BC636A4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Prawa rodziców w edukacji szkolnej własnych dzieci.</w:t>
            </w:r>
          </w:p>
        </w:tc>
      </w:tr>
      <w:tr w:rsidR="6BC636A4" w14:paraId="5818333D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CE097B" w14:textId="13E5E8A4" w:rsidR="6BC636A4" w:rsidRDefault="6BC636A4" w:rsidP="6BC636A4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Czynniki warunkujące współpracę szkoły z rodziną i środowiskiem społecznym.</w:t>
            </w:r>
          </w:p>
        </w:tc>
      </w:tr>
      <w:tr w:rsidR="6BC636A4" w14:paraId="61856AD6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8369495" w14:textId="1904FEA0" w:rsidR="6BC636A4" w:rsidRDefault="6BC636A4" w:rsidP="6BC636A4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Edukacyjne wyzwania dla współpracy rodziców i nauczycieli – pomiędzy edukacją tradycyjna a równoległą.</w:t>
            </w:r>
          </w:p>
        </w:tc>
      </w:tr>
      <w:tr w:rsidR="6BC636A4" w14:paraId="3C01C1A5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8E1C3F" w14:textId="2CD5245C" w:rsidR="6BC636A4" w:rsidRDefault="6BC636A4" w:rsidP="6BC636A4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Projektowanie współpracy pomiędzy rodziną, szkołą i środowiskiem. Projekt działań praktycznych.</w:t>
            </w:r>
          </w:p>
        </w:tc>
      </w:tr>
      <w:tr w:rsidR="6BC636A4" w14:paraId="764785B8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CA02BD" w14:textId="6C199591" w:rsidR="6BC636A4" w:rsidRDefault="6BC636A4" w:rsidP="6BC636A4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Weryfikacja proponowanych rozwiązań.</w:t>
            </w:r>
          </w:p>
        </w:tc>
      </w:tr>
    </w:tbl>
    <w:p w14:paraId="6ECB5ACB" w14:textId="6082E366" w:rsidR="0085747A" w:rsidRPr="00C05F44" w:rsidRDefault="4439DF47" w:rsidP="6BC636A4">
      <w:pPr>
        <w:spacing w:after="0"/>
      </w:pPr>
      <w:r w:rsidRPr="6BC636A4">
        <w:rPr>
          <w:rFonts w:ascii="Corbel" w:eastAsia="Corbel" w:hAnsi="Corbel" w:cs="Corbel"/>
          <w:smallCaps/>
          <w:sz w:val="24"/>
          <w:szCs w:val="24"/>
        </w:rPr>
        <w:lastRenderedPageBreak/>
        <w:t xml:space="preserve"> </w:t>
      </w:r>
    </w:p>
    <w:p w14:paraId="0C1914A0" w14:textId="23E4C16A" w:rsidR="0085747A" w:rsidRPr="00C05F44" w:rsidRDefault="4439DF47" w:rsidP="6BC636A4">
      <w:pPr>
        <w:spacing w:after="0"/>
        <w:ind w:left="426"/>
      </w:pPr>
      <w:r w:rsidRPr="6BC636A4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6BC636A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F2D7257" w14:textId="251642A4" w:rsidR="0085747A" w:rsidRPr="00C05F44" w:rsidRDefault="4439DF47" w:rsidP="6BC636A4">
      <w:pPr>
        <w:spacing w:after="0"/>
      </w:pPr>
      <w:r w:rsidRPr="6BC636A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75F74C3" w14:textId="34F8978A" w:rsidR="0085747A" w:rsidRPr="00C05F44" w:rsidRDefault="4439DF47" w:rsidP="6BC636A4">
      <w:pPr>
        <w:spacing w:after="0"/>
      </w:pPr>
      <w:r w:rsidRPr="6BC636A4">
        <w:rPr>
          <w:rFonts w:ascii="Corbel" w:eastAsia="Corbel" w:hAnsi="Corbel" w:cs="Corbel"/>
          <w:sz w:val="24"/>
          <w:szCs w:val="24"/>
        </w:rPr>
        <w:t xml:space="preserve">Wykład z prezentacją multimedialną, </w:t>
      </w:r>
    </w:p>
    <w:p w14:paraId="6AF44F49" w14:textId="4A25B8D2" w:rsidR="0085747A" w:rsidRPr="00C05F44" w:rsidRDefault="4439DF47" w:rsidP="6BC636A4">
      <w:pPr>
        <w:spacing w:after="0"/>
      </w:pPr>
      <w:r w:rsidRPr="6BC636A4">
        <w:rPr>
          <w:rFonts w:ascii="Corbel" w:eastAsia="Corbel" w:hAnsi="Corbel" w:cs="Corbel"/>
          <w:sz w:val="24"/>
          <w:szCs w:val="24"/>
        </w:rPr>
        <w:t xml:space="preserve">Ćwiczenia: analiza tekstów z dyskusją, metoda projektów (projekt praktyczny), praca w grupach (rozwiązywanie zadań, dyskusja), </w:t>
      </w:r>
    </w:p>
    <w:p w14:paraId="59927229" w14:textId="13821224" w:rsidR="0085747A" w:rsidRPr="00C05F44" w:rsidRDefault="4439DF47" w:rsidP="6BC636A4">
      <w:pPr>
        <w:tabs>
          <w:tab w:val="left" w:pos="284"/>
        </w:tabs>
        <w:spacing w:after="0"/>
      </w:pPr>
      <w:r w:rsidRPr="6BC636A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739A025" w14:textId="35011748" w:rsidR="0085747A" w:rsidRPr="00C05F44" w:rsidRDefault="4439DF47" w:rsidP="6BC636A4">
      <w:pPr>
        <w:tabs>
          <w:tab w:val="left" w:pos="284"/>
        </w:tabs>
        <w:spacing w:after="0"/>
      </w:pPr>
      <w:r w:rsidRPr="6BC636A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3CB4E0E0" w14:textId="458A1E46" w:rsidR="0085747A" w:rsidRPr="00C05F44" w:rsidRDefault="4439DF47" w:rsidP="6BC636A4">
      <w:pPr>
        <w:tabs>
          <w:tab w:val="left" w:pos="284"/>
        </w:tabs>
        <w:spacing w:after="0"/>
      </w:pPr>
      <w:r w:rsidRPr="6BC636A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C889001" w14:textId="245ED0B5" w:rsidR="0085747A" w:rsidRPr="00C05F44" w:rsidRDefault="4439DF47" w:rsidP="6BC636A4">
      <w:pPr>
        <w:spacing w:after="0"/>
        <w:ind w:left="426"/>
      </w:pPr>
      <w:r w:rsidRPr="6BC636A4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122CDEBF" w14:textId="14C44FF3" w:rsidR="0085747A" w:rsidRPr="00C05F44" w:rsidRDefault="4439DF47" w:rsidP="6BC636A4">
      <w:pPr>
        <w:spacing w:after="0"/>
      </w:pPr>
      <w:r w:rsidRPr="6BC636A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10"/>
        <w:gridCol w:w="4853"/>
        <w:gridCol w:w="2296"/>
      </w:tblGrid>
      <w:tr w:rsidR="6BC636A4" w14:paraId="2F17C312" w14:textId="77777777" w:rsidTr="6BC636A4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4C13A0" w14:textId="0482AEE9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577EB01" w14:textId="69719EF6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75666AEF" w14:textId="617DF0AF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8A88B88" w14:textId="39C226C9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704F474D" w14:textId="2AAAFD2B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6BC636A4" w14:paraId="61EE4D71" w14:textId="77777777" w:rsidTr="6BC636A4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341380" w14:textId="3CC38DF2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mallCaps/>
                <w:sz w:val="24"/>
                <w:szCs w:val="24"/>
              </w:rPr>
              <w:t>EK_01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606EA0" w14:textId="78F72D25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E17418" w14:textId="2D2766B4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Wykład</w:t>
            </w:r>
          </w:p>
        </w:tc>
      </w:tr>
      <w:tr w:rsidR="6BC636A4" w14:paraId="5EE4FA18" w14:textId="77777777" w:rsidTr="6BC636A4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4A4E8F5" w14:textId="415B45FA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E9A6F7" w14:textId="33E6C2D3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7773D05" w14:textId="3973B627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6BC636A4" w14:paraId="4A997F59" w14:textId="77777777" w:rsidTr="6BC636A4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E88F2C" w14:textId="068A2AA3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2417F5" w14:textId="1A93F404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726C0A" w14:textId="66169146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6BC636A4" w14:paraId="6DE85604" w14:textId="77777777" w:rsidTr="6BC636A4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A2E525" w14:textId="391E3785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25822D" w14:textId="0F93F371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C8BA44E" w14:textId="54C7D4B2" w:rsidR="6BC636A4" w:rsidRDefault="6BC636A4" w:rsidP="6BC636A4">
            <w:pPr>
              <w:spacing w:after="0"/>
              <w:jc w:val="center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7228A92C" w14:textId="1B8892C1" w:rsidR="0085747A" w:rsidRPr="00C05F44" w:rsidRDefault="4439DF47" w:rsidP="6BC636A4">
      <w:pPr>
        <w:spacing w:after="0"/>
      </w:pPr>
      <w:r w:rsidRPr="6BC636A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74FFF71" w14:textId="55D680CE" w:rsidR="0085747A" w:rsidRPr="00C05F44" w:rsidRDefault="4439DF47" w:rsidP="6BC636A4">
      <w:pPr>
        <w:spacing w:after="0"/>
        <w:ind w:left="426"/>
      </w:pPr>
      <w:r w:rsidRPr="6BC636A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6BC636A4" w14:paraId="58A951DB" w14:textId="77777777" w:rsidTr="6BC636A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E47132" w14:textId="74AE788F" w:rsidR="6BC636A4" w:rsidRPr="00473BE3" w:rsidRDefault="6BC636A4" w:rsidP="6BC636A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73BE3">
              <w:rPr>
                <w:rFonts w:ascii="Corbel" w:eastAsia="Corbel" w:hAnsi="Corbel" w:cs="Corbel"/>
                <w:sz w:val="24"/>
                <w:szCs w:val="24"/>
              </w:rPr>
              <w:t>Wykład: obecność, zaliczenie kolokwium,</w:t>
            </w:r>
          </w:p>
          <w:p w14:paraId="38F753D6" w14:textId="39F2597C" w:rsidR="6BC636A4" w:rsidRPr="00473BE3" w:rsidRDefault="6BC636A4" w:rsidP="00473BE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73BE3">
              <w:rPr>
                <w:rFonts w:ascii="Corbel" w:eastAsia="Corbel" w:hAnsi="Corbel" w:cs="Corbel"/>
                <w:sz w:val="24"/>
                <w:szCs w:val="24"/>
              </w:rPr>
              <w:t>Kryteria oceny kolokwium:</w:t>
            </w:r>
          </w:p>
          <w:p w14:paraId="47D3C4AD" w14:textId="7236D7C3" w:rsidR="6BC636A4" w:rsidRPr="00473BE3" w:rsidRDefault="6BC636A4" w:rsidP="00473BE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73BE3">
              <w:rPr>
                <w:rFonts w:ascii="Corbel" w:eastAsia="Corbel" w:hAnsi="Corbel" w:cs="Corbel"/>
                <w:sz w:val="24"/>
                <w:szCs w:val="24"/>
              </w:rPr>
              <w:t>zal – wykazuje znajomość każdej z treści kształcenia powyżej 51%</w:t>
            </w:r>
          </w:p>
          <w:p w14:paraId="55B00FCB" w14:textId="487A7B37" w:rsidR="6BC636A4" w:rsidRPr="00473BE3" w:rsidRDefault="6BC636A4" w:rsidP="00473BE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73BE3">
              <w:rPr>
                <w:rFonts w:ascii="Corbel" w:eastAsia="Corbel" w:hAnsi="Corbel" w:cs="Corbel"/>
                <w:sz w:val="24"/>
                <w:szCs w:val="24"/>
              </w:rPr>
              <w:t>nzal– wykazuje znajomość każdej z treści kształcenia poniżej 51%</w:t>
            </w:r>
          </w:p>
          <w:p w14:paraId="2D2AAE25" w14:textId="2E3ACEB3" w:rsidR="6BC636A4" w:rsidRPr="00473BE3" w:rsidRDefault="6BC636A4" w:rsidP="6BC636A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73BE3">
              <w:rPr>
                <w:rFonts w:ascii="Corbel" w:eastAsia="Corbel" w:hAnsi="Corbel" w:cs="Corbel"/>
                <w:sz w:val="24"/>
                <w:szCs w:val="24"/>
              </w:rPr>
              <w:t>Ćwiczenia: opracowanie projektu praktycznych działań opartych na edukacyjnej współpracy (planowanie, realizacja, ewaluacja)</w:t>
            </w:r>
          </w:p>
          <w:p w14:paraId="05D02F8E" w14:textId="16B5E7EB" w:rsidR="6BC636A4" w:rsidRPr="00473BE3" w:rsidRDefault="6BC636A4" w:rsidP="6BC636A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73BE3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7F0C0047" w14:textId="73D99759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F45D243" w14:textId="283E7DBD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488FF396" w14:textId="790A0AAD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44093C4" w14:textId="5112EF21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7F9D3ECA" w14:textId="2F9BF3D2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304E7CC0" w14:textId="7DC17C53" w:rsidR="6BC636A4" w:rsidRDefault="6BC636A4" w:rsidP="6BC636A4">
            <w:pPr>
              <w:spacing w:after="0"/>
            </w:pPr>
            <w:r w:rsidRPr="6BC636A4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3BAEEBF7" w14:textId="28A6657D" w:rsidR="0085747A" w:rsidRPr="00C05F44" w:rsidRDefault="4439DF47" w:rsidP="6BC636A4">
      <w:pPr>
        <w:spacing w:after="0"/>
      </w:pPr>
      <w:hyperlink r:id="rId12" w:anchor="_ftnref1">
        <w:r w:rsidRPr="6BC636A4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6BC636A4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6FBE7AE" w14:textId="77AF1632" w:rsidR="0085747A" w:rsidRPr="00C05F44" w:rsidRDefault="0085747A" w:rsidP="6BC636A4">
      <w:pPr>
        <w:pStyle w:val="Punktygwne"/>
        <w:spacing w:before="0" w:after="0"/>
        <w:rPr>
          <w:rFonts w:ascii="Corbel" w:hAnsi="Corbel"/>
        </w:rPr>
      </w:pP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6BC636A4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6BC636A4">
        <w:tc>
          <w:tcPr>
            <w:tcW w:w="4962" w:type="dxa"/>
          </w:tcPr>
          <w:p w14:paraId="7818EC5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57989F3E" w:rsidR="0085747A" w:rsidRPr="009C54AE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1BE248E6" w14:textId="77777777" w:rsidTr="6BC636A4">
        <w:tc>
          <w:tcPr>
            <w:tcW w:w="4962" w:type="dxa"/>
          </w:tcPr>
          <w:p w14:paraId="12376A6F" w14:textId="204E62C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C636A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6BC636A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26C45C48" w:rsidR="00C61DC5" w:rsidRPr="009C54AE" w:rsidRDefault="00583E6E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6BC636A4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250E9018" w:rsidR="00DC49AA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83E6E">
              <w:rPr>
                <w:rFonts w:ascii="Corbel" w:hAnsi="Corbel"/>
                <w:sz w:val="24"/>
                <w:szCs w:val="24"/>
              </w:rPr>
              <w:t>9</w:t>
            </w:r>
          </w:p>
          <w:p w14:paraId="45A99C75" w14:textId="4464E845" w:rsidR="00DC49AA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21FFC41" w14:textId="287E0002" w:rsidR="00DC49AA" w:rsidRPr="009C54AE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75B52C5D" w14:textId="77777777" w:rsidTr="6BC636A4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249F7DB4" w:rsidR="0085747A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9580FE" w14:textId="77777777" w:rsidTr="6BC636A4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64798E1C" w:rsidR="0085747A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CE4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A2F1E4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Szkoła, środowisko, współdziałanie, Toruń 2001</w:t>
            </w:r>
          </w:p>
          <w:p w14:paraId="4626957D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Ł. Reczek-Zymróz, Rodzina i szkoła w zmieniającej się przestrzeni edukacyjnej. Dylematy czasu przemian, Rzeszów 2014</w:t>
            </w:r>
          </w:p>
          <w:p w14:paraId="5141B832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Rodzina i szkoła. Między współpraca a współzawodnictwem, Krosno 2012</w:t>
            </w:r>
          </w:p>
          <w:p w14:paraId="6144438F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K. Szmyd., Edukacja wobec wyzwań współczesności, Krosno 2014</w:t>
            </w:r>
          </w:p>
          <w:p w14:paraId="12E0A649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szkoły, rodziny i środowiska, Rzeszów 2008</w:t>
            </w:r>
          </w:p>
          <w:p w14:paraId="4F57F01F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 z rodziną ucznia, w: Z. Frączek, B. Lulek, Wybrane problemy pedagogiki rodziny, Rzeszów 2010</w:t>
            </w:r>
          </w:p>
          <w:p w14:paraId="7BA3B88A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Łobocki M., Współdziałanie nauczycieli i rodziców w procesie wychowania, Warszawa 1985</w:t>
            </w:r>
          </w:p>
          <w:p w14:paraId="7612C321" w14:textId="7121E90B" w:rsidR="007328D8" w:rsidRPr="00814742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Edukacja społeczna. Partnerstwo rodziny szkoły i gminy w perspektywie amerykańskiej, Toruń 2002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5EB07C9" w14:textId="77777777" w:rsidR="007328D8" w:rsidRPr="007328D8" w:rsidRDefault="007328D8" w:rsidP="00CE4EFD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34969AF0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Edukacja wobec zmiany, Toruń 2004</w:t>
            </w:r>
          </w:p>
          <w:p w14:paraId="10C2B8C4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>Mendel M. (red.), Człowiek, szkoła, wspólnota. W kręgu edukacji społecznej, Toruń 2000</w:t>
            </w:r>
          </w:p>
          <w:p w14:paraId="1936E6EF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Partnerstwo rodziny szkoły i gminy, Toruń 2000</w:t>
            </w:r>
          </w:p>
          <w:p w14:paraId="6A462D59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Rodzice i szkoła, Jak współuczestniczyć w edukacji dzieci?, Toruń 2000</w:t>
            </w:r>
          </w:p>
          <w:p w14:paraId="214696F6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 (red.), Nauczyciele i rodzice. Współpraca w wychowaniu, Zielona Góra 2001</w:t>
            </w:r>
          </w:p>
          <w:p w14:paraId="2C1A16DD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I., Szymański M.J. (red.), Nauczyciele i rodzice. W poszukiwaniu nowych znaczeń i interpretacji współpracy, Zielona Góra, Kraków 2004</w:t>
            </w:r>
          </w:p>
          <w:p w14:paraId="386706FB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277EDFCE" w14:textId="09D12AE3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Winiarski M., Rodzina - szkoła - środowisko lokalne. Problemy edukacji środowiskowej, Warszawa 2000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18D4A" w14:textId="77777777" w:rsidR="00CE7AFB" w:rsidRDefault="00CE7AFB" w:rsidP="00C16ABF">
      <w:pPr>
        <w:spacing w:after="0" w:line="240" w:lineRule="auto"/>
      </w:pPr>
      <w:r>
        <w:separator/>
      </w:r>
    </w:p>
  </w:endnote>
  <w:endnote w:type="continuationSeparator" w:id="0">
    <w:p w14:paraId="0DAFDB98" w14:textId="77777777" w:rsidR="00CE7AFB" w:rsidRDefault="00CE7A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E4424" w14:textId="77777777" w:rsidR="00CE7AFB" w:rsidRDefault="00CE7AFB" w:rsidP="00C16ABF">
      <w:pPr>
        <w:spacing w:after="0" w:line="240" w:lineRule="auto"/>
      </w:pPr>
      <w:r>
        <w:separator/>
      </w:r>
    </w:p>
  </w:footnote>
  <w:footnote w:type="continuationSeparator" w:id="0">
    <w:p w14:paraId="45F0CA95" w14:textId="77777777" w:rsidR="00CE7AFB" w:rsidRDefault="00CE7AF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41CA30"/>
    <w:multiLevelType w:val="hybridMultilevel"/>
    <w:tmpl w:val="A732DD4C"/>
    <w:lvl w:ilvl="0" w:tplc="593A977C">
      <w:start w:val="1"/>
      <w:numFmt w:val="decimal"/>
      <w:lvlText w:val="%1."/>
      <w:lvlJc w:val="left"/>
      <w:pPr>
        <w:ind w:left="720" w:hanging="360"/>
      </w:pPr>
    </w:lvl>
    <w:lvl w:ilvl="1" w:tplc="E63AD426">
      <w:start w:val="1"/>
      <w:numFmt w:val="lowerLetter"/>
      <w:lvlText w:val="%2."/>
      <w:lvlJc w:val="left"/>
      <w:pPr>
        <w:ind w:left="1440" w:hanging="360"/>
      </w:pPr>
    </w:lvl>
    <w:lvl w:ilvl="2" w:tplc="37AE563A">
      <w:start w:val="1"/>
      <w:numFmt w:val="lowerRoman"/>
      <w:lvlText w:val="%3."/>
      <w:lvlJc w:val="right"/>
      <w:pPr>
        <w:ind w:left="2160" w:hanging="180"/>
      </w:pPr>
    </w:lvl>
    <w:lvl w:ilvl="3" w:tplc="4DEEF576">
      <w:start w:val="1"/>
      <w:numFmt w:val="decimal"/>
      <w:lvlText w:val="%4."/>
      <w:lvlJc w:val="left"/>
      <w:pPr>
        <w:ind w:left="2880" w:hanging="360"/>
      </w:pPr>
    </w:lvl>
    <w:lvl w:ilvl="4" w:tplc="30349A4E">
      <w:start w:val="1"/>
      <w:numFmt w:val="lowerLetter"/>
      <w:lvlText w:val="%5."/>
      <w:lvlJc w:val="left"/>
      <w:pPr>
        <w:ind w:left="3600" w:hanging="360"/>
      </w:pPr>
    </w:lvl>
    <w:lvl w:ilvl="5" w:tplc="4D8676D8">
      <w:start w:val="1"/>
      <w:numFmt w:val="lowerRoman"/>
      <w:lvlText w:val="%6."/>
      <w:lvlJc w:val="right"/>
      <w:pPr>
        <w:ind w:left="4320" w:hanging="180"/>
      </w:pPr>
    </w:lvl>
    <w:lvl w:ilvl="6" w:tplc="D9ECE9E6">
      <w:start w:val="1"/>
      <w:numFmt w:val="decimal"/>
      <w:lvlText w:val="%7."/>
      <w:lvlJc w:val="left"/>
      <w:pPr>
        <w:ind w:left="5040" w:hanging="360"/>
      </w:pPr>
    </w:lvl>
    <w:lvl w:ilvl="7" w:tplc="D0A62018">
      <w:start w:val="1"/>
      <w:numFmt w:val="lowerLetter"/>
      <w:lvlText w:val="%8."/>
      <w:lvlJc w:val="left"/>
      <w:pPr>
        <w:ind w:left="5760" w:hanging="360"/>
      </w:pPr>
    </w:lvl>
    <w:lvl w:ilvl="8" w:tplc="951E1A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D0233"/>
    <w:multiLevelType w:val="hybridMultilevel"/>
    <w:tmpl w:val="0B46B9A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650ED"/>
    <w:multiLevelType w:val="hybridMultilevel"/>
    <w:tmpl w:val="E2B60A5A"/>
    <w:lvl w:ilvl="0" w:tplc="62AE26DA">
      <w:start w:val="1"/>
      <w:numFmt w:val="decimal"/>
      <w:lvlText w:val="%1."/>
      <w:lvlJc w:val="left"/>
      <w:pPr>
        <w:ind w:left="720" w:hanging="360"/>
      </w:pPr>
    </w:lvl>
    <w:lvl w:ilvl="1" w:tplc="FBFED7CC">
      <w:start w:val="1"/>
      <w:numFmt w:val="lowerLetter"/>
      <w:lvlText w:val="%2."/>
      <w:lvlJc w:val="left"/>
      <w:pPr>
        <w:ind w:left="1440" w:hanging="360"/>
      </w:pPr>
    </w:lvl>
    <w:lvl w:ilvl="2" w:tplc="33F83A36">
      <w:start w:val="1"/>
      <w:numFmt w:val="lowerRoman"/>
      <w:lvlText w:val="%3."/>
      <w:lvlJc w:val="right"/>
      <w:pPr>
        <w:ind w:left="2160" w:hanging="180"/>
      </w:pPr>
    </w:lvl>
    <w:lvl w:ilvl="3" w:tplc="9034A510">
      <w:start w:val="1"/>
      <w:numFmt w:val="decimal"/>
      <w:lvlText w:val="%4."/>
      <w:lvlJc w:val="left"/>
      <w:pPr>
        <w:ind w:left="2880" w:hanging="360"/>
      </w:pPr>
    </w:lvl>
    <w:lvl w:ilvl="4" w:tplc="CBCAAE88">
      <w:start w:val="1"/>
      <w:numFmt w:val="lowerLetter"/>
      <w:lvlText w:val="%5."/>
      <w:lvlJc w:val="left"/>
      <w:pPr>
        <w:ind w:left="3600" w:hanging="360"/>
      </w:pPr>
    </w:lvl>
    <w:lvl w:ilvl="5" w:tplc="45B8FE52">
      <w:start w:val="1"/>
      <w:numFmt w:val="lowerRoman"/>
      <w:lvlText w:val="%6."/>
      <w:lvlJc w:val="right"/>
      <w:pPr>
        <w:ind w:left="4320" w:hanging="180"/>
      </w:pPr>
    </w:lvl>
    <w:lvl w:ilvl="6" w:tplc="14E04CD2">
      <w:start w:val="1"/>
      <w:numFmt w:val="decimal"/>
      <w:lvlText w:val="%7."/>
      <w:lvlJc w:val="left"/>
      <w:pPr>
        <w:ind w:left="5040" w:hanging="360"/>
      </w:pPr>
    </w:lvl>
    <w:lvl w:ilvl="7" w:tplc="A6D846EE">
      <w:start w:val="1"/>
      <w:numFmt w:val="lowerLetter"/>
      <w:lvlText w:val="%8."/>
      <w:lvlJc w:val="left"/>
      <w:pPr>
        <w:ind w:left="5760" w:hanging="360"/>
      </w:pPr>
    </w:lvl>
    <w:lvl w:ilvl="8" w:tplc="78E0C14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847B8"/>
    <w:multiLevelType w:val="hybridMultilevel"/>
    <w:tmpl w:val="3084860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A0531B"/>
    <w:multiLevelType w:val="hybridMultilevel"/>
    <w:tmpl w:val="D2AA7D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938401">
    <w:abstractNumId w:val="2"/>
  </w:num>
  <w:num w:numId="2" w16cid:durableId="2089495900">
    <w:abstractNumId w:val="7"/>
  </w:num>
  <w:num w:numId="3" w16cid:durableId="1698190879">
    <w:abstractNumId w:val="1"/>
  </w:num>
  <w:num w:numId="4" w16cid:durableId="1735589909">
    <w:abstractNumId w:val="5"/>
  </w:num>
  <w:num w:numId="5" w16cid:durableId="1109423817">
    <w:abstractNumId w:val="0"/>
  </w:num>
  <w:num w:numId="6" w16cid:durableId="2010711281">
    <w:abstractNumId w:val="6"/>
  </w:num>
  <w:num w:numId="7" w16cid:durableId="360211239">
    <w:abstractNumId w:val="9"/>
  </w:num>
  <w:num w:numId="8" w16cid:durableId="507914122">
    <w:abstractNumId w:val="3"/>
  </w:num>
  <w:num w:numId="9" w16cid:durableId="1242061040">
    <w:abstractNumId w:val="8"/>
  </w:num>
  <w:num w:numId="10" w16cid:durableId="1637687782">
    <w:abstractNumId w:val="10"/>
  </w:num>
  <w:num w:numId="11" w16cid:durableId="191296091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5BB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6889"/>
    <w:rsid w:val="001D657B"/>
    <w:rsid w:val="001D7B54"/>
    <w:rsid w:val="001E0209"/>
    <w:rsid w:val="001E41B5"/>
    <w:rsid w:val="001F2CA2"/>
    <w:rsid w:val="002144C0"/>
    <w:rsid w:val="0022099D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7E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9C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3BE3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3E6E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63BF1"/>
    <w:rsid w:val="00766FD4"/>
    <w:rsid w:val="007745D6"/>
    <w:rsid w:val="0078168C"/>
    <w:rsid w:val="00783A7F"/>
    <w:rsid w:val="00787C2A"/>
    <w:rsid w:val="00790E27"/>
    <w:rsid w:val="007A4022"/>
    <w:rsid w:val="007A6E6E"/>
    <w:rsid w:val="007B3469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1557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D4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17E"/>
    <w:rsid w:val="00B607DB"/>
    <w:rsid w:val="00B66529"/>
    <w:rsid w:val="00B75946"/>
    <w:rsid w:val="00B8056E"/>
    <w:rsid w:val="00B819C8"/>
    <w:rsid w:val="00B82308"/>
    <w:rsid w:val="00B90885"/>
    <w:rsid w:val="00BB520A"/>
    <w:rsid w:val="00BD11B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A67"/>
    <w:rsid w:val="00CD6897"/>
    <w:rsid w:val="00CE1005"/>
    <w:rsid w:val="00CE4EFD"/>
    <w:rsid w:val="00CE5BAC"/>
    <w:rsid w:val="00CE7AFB"/>
    <w:rsid w:val="00CF25BE"/>
    <w:rsid w:val="00CF78ED"/>
    <w:rsid w:val="00D02B25"/>
    <w:rsid w:val="00D02EBA"/>
    <w:rsid w:val="00D17C3C"/>
    <w:rsid w:val="00D17F67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17745"/>
    <w:rsid w:val="00E21E7D"/>
    <w:rsid w:val="00E22FBC"/>
    <w:rsid w:val="00E24BF5"/>
    <w:rsid w:val="00E25338"/>
    <w:rsid w:val="00E51E44"/>
    <w:rsid w:val="00E63348"/>
    <w:rsid w:val="00E73249"/>
    <w:rsid w:val="00E77E88"/>
    <w:rsid w:val="00E8107D"/>
    <w:rsid w:val="00E960BB"/>
    <w:rsid w:val="00E96A70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342E1"/>
    <w:rsid w:val="00F526AF"/>
    <w:rsid w:val="00F617C3"/>
    <w:rsid w:val="00F7066B"/>
    <w:rsid w:val="00F83B28"/>
    <w:rsid w:val="00FA46E5"/>
    <w:rsid w:val="00FB4F1A"/>
    <w:rsid w:val="00FB7DBA"/>
    <w:rsid w:val="00FC1C25"/>
    <w:rsid w:val="00FC3F45"/>
    <w:rsid w:val="00FD503F"/>
    <w:rsid w:val="00FD7589"/>
    <w:rsid w:val="00FF016A"/>
    <w:rsid w:val="00FF1401"/>
    <w:rsid w:val="00FF5E7D"/>
    <w:rsid w:val="0277D734"/>
    <w:rsid w:val="4439DF47"/>
    <w:rsid w:val="6BC636A4"/>
    <w:rsid w:val="6CB8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8CBACE6D-C938-46B9-873E-BCD7435A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2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0b113769836441fa6984158116b2b0d&amp;wdorigin=TEAMS-MAGLEV.teamsSdk_ns.rwc&amp;wdexp=TEAMS-TREATMENT&amp;wdhostclicktime=1773387443077&amp;wdenableroaming=1&amp;mscc=1&amp;hid=DC84FFA1-807F-F000-FC0E-28EB2D19D669.0&amp;uih=sharepointcom&amp;wdlcid=pl-PL&amp;jsapi=1&amp;jsapiver=v2&amp;corrid=7238769c-7249-166a-46ff-7cda2bc6debc&amp;usid=7238769c-7249-166a-46ff-7cda2bc6deb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9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0b113769836441fa6984158116b2b0d&amp;wdorigin=TEAMS-MAGLEV.teamsSdk_ns.rwc&amp;wdexp=TEAMS-TREATMENT&amp;wdhostclicktime=1773387443077&amp;wdenableroaming=1&amp;mscc=1&amp;hid=DC84FFA1-807F-F000-FC0E-28EB2D19D669.0&amp;uih=sharepointcom&amp;wdlcid=pl-PL&amp;jsapi=1&amp;jsapiver=v2&amp;corrid=7238769c-7249-166a-46ff-7cda2bc6debc&amp;usid=7238769c-7249-166a-46ff-7cda2bc6deb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9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45E935-E455-44FA-9F3F-476253D2E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CD80FC-89CA-44BC-8CBE-F8072B0F7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79B27B-AC2F-4323-BF2D-B980AD8AA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9A012-6CE8-42FA-9E7C-F8E518E409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1730</Words>
  <Characters>10384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19</cp:revision>
  <cp:lastPrinted>2019-02-06T12:12:00Z</cp:lastPrinted>
  <dcterms:created xsi:type="dcterms:W3CDTF">2019-10-16T16:23:00Z</dcterms:created>
  <dcterms:modified xsi:type="dcterms:W3CDTF">2026-03-14T14:33:00Z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